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C9AD4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KIRKEHAM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A2CB040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Peterborough,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Northamptonshire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 Gentleman.</w:t>
      </w:r>
    </w:p>
    <w:p w14:paraId="7F725D30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16E07C0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52C40C4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John Martyn of London, mercer(q.v.), brought a plaint of debt against him,</w:t>
      </w:r>
    </w:p>
    <w:p w14:paraId="1DBD8E40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Swansey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Yardley, Hertfordshire(q.v.),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Harlyng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0C06E812" w14:textId="77777777" w:rsidR="001174C7" w:rsidRDefault="001174C7" w:rsidP="001174C7">
      <w:pPr>
        <w:pStyle w:val="NoSpacing"/>
        <w:ind w:left="720" w:firstLine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Crowhurst, Surrey(q.v.),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Bele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Canterbury(q.v.),</w:t>
      </w:r>
    </w:p>
    <w:p w14:paraId="0001C493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William Nicolson of Lynn, Norfolk(q.v.), and his wife, Eleanor(q.v.).</w:t>
      </w:r>
    </w:p>
    <w:p w14:paraId="5EDEDA32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665A31B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42F1C93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E67FE1B" w14:textId="77777777" w:rsidR="001174C7" w:rsidRDefault="001174C7" w:rsidP="001174C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9 December 2021</w:t>
      </w:r>
    </w:p>
    <w:p w14:paraId="504C0E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797F3" w14:textId="77777777" w:rsidR="001174C7" w:rsidRDefault="001174C7" w:rsidP="009139A6">
      <w:r>
        <w:separator/>
      </w:r>
    </w:p>
  </w:endnote>
  <w:endnote w:type="continuationSeparator" w:id="0">
    <w:p w14:paraId="47247FEA" w14:textId="77777777" w:rsidR="001174C7" w:rsidRDefault="001174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A9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28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339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7F0E0" w14:textId="77777777" w:rsidR="001174C7" w:rsidRDefault="001174C7" w:rsidP="009139A6">
      <w:r>
        <w:separator/>
      </w:r>
    </w:p>
  </w:footnote>
  <w:footnote w:type="continuationSeparator" w:id="0">
    <w:p w14:paraId="10CF49DA" w14:textId="77777777" w:rsidR="001174C7" w:rsidRDefault="001174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7E6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85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CC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4C7"/>
    <w:rsid w:val="000666E0"/>
    <w:rsid w:val="001174C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1A243"/>
  <w15:chartTrackingRefBased/>
  <w15:docId w15:val="{C7B7753F-BED0-4386-BB6D-FB7E47DF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74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2022-01-10T12:18:00Z</dcterms:created>
  <dcterms:modified xsi:type="dcterms:W3CDTF">2022-01-10T12:18:00Z</dcterms:modified>
</cp:coreProperties>
</file>